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Eltham and Chislehurst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Eltham and Chislehurst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Eltham and Chislehurst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Eltham and Chislehurst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Eltham and Chislehurst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Eltham and Chislehurst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56.8% </w:t>
      </w:r>
      <w:r w:rsidRPr="004747BF">
        <w:rPr>
          <w:rFonts w:ascii="Libre Franklin Light" w:eastAsia="Times New Roman" w:hAnsi="Libre Franklin Light" w:cs="Calibri Light"/>
        </w:rPr>
        <w:t xml:space="preserve">of those respondents classified as PGSI 8+ in Eltham and Chislehurst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Eltham and Chislehurst is estimated to be </w:t>
      </w:r>
      <w:r w:rsidRPr="00773DF7">
        <w:rPr>
          <w:rFonts w:ascii="Libre Franklin Light" w:eastAsia="Times New Roman" w:hAnsi="Libre Franklin Light" w:cs="Calibri Light"/>
          <w:b/>
          <w:bCs/>
          <w:color w:val="C45911" w:themeColor="accent2" w:themeShade="BF"/>
        </w:rPr>
        <w:t xml:space="preserve">£2,989,388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Eltham and Chislehurst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Eltham and Chislehurst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Eltham and Chislehurst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Eltham and Chislehurst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ltham and Chislehur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Eltham and Chislehurst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ltham and Chislehur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Eltham and Chislehurst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Eltham and Chislehurst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ltham and Chislehur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Eltham and Chislehurst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Eltham and Chislehurst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Eltham and Chislehurst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Eltham and Chislehurst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Eltham and Chislehurst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Eltham and Chislehurst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£2,989,388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Eltham and Chislehurst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£48,692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£1,006,983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£72,137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£37,195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£1,804,093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£2,989,388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Eltham and Chislehurst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Eltham and Chislehurst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Eltham and Chislehurst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Eltham and Chislehurst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Eltham and Chislehurst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Eltham and Chislehurst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Eltham and Chislehurst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Eltham and Chislehurst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Eltham and Chislehurst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Eltham and Chislehurst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Eltham and Chislehurst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Eltham and Chislehurst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011F936-BF56-4801-8F27-E1A746BD619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